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6A" w:rsidRPr="00C34D4A" w:rsidRDefault="00C34D4A" w:rsidP="001421DA">
      <w:pPr>
        <w:spacing w:after="113" w:line="288" w:lineRule="auto"/>
        <w:rPr>
          <w:rFonts w:ascii="Arial" w:hAnsi="Arial" w:cs="Arial"/>
          <w:lang w:val="en-US"/>
        </w:rPr>
      </w:pPr>
      <w:r w:rsidRPr="00C34D4A">
        <w:rPr>
          <w:b/>
          <w:lang w:val="en-US"/>
        </w:rPr>
        <w:t>Best Response and Objective Response Rate</w:t>
      </w:r>
      <w:r>
        <w:rPr>
          <w:b/>
          <w:lang w:val="en-US"/>
        </w:rPr>
        <w:t xml:space="preserve"> Subgroups (FAS,PP)</w:t>
      </w:r>
      <w:bookmarkStart w:id="0" w:name="_GoBack"/>
      <w:bookmarkEnd w:id="0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795"/>
        <w:gridCol w:w="2232"/>
        <w:gridCol w:w="2232"/>
      </w:tblGrid>
      <w:tr w:rsidR="00C34D4A" w:rsidRPr="00C34D4A" w:rsidTr="00EA1F22">
        <w:trPr>
          <w:tblHeader/>
        </w:trPr>
        <w:tc>
          <w:tcPr>
            <w:tcW w:w="446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 w:rsidRPr="00C34D4A">
              <w:rPr>
                <w:rFonts w:ascii="Arial" w:hAnsi="Arial" w:cs="Arial"/>
                <w:b/>
                <w:sz w:val="18"/>
                <w:szCs w:val="18"/>
              </w:rPr>
              <w:t xml:space="preserve">Best response and objective response rate </w:t>
            </w:r>
          </w:p>
          <w:p w:rsidR="00C34D4A" w:rsidRPr="00C34D4A" w:rsidRDefault="00C34D4A" w:rsidP="00C34D4A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C34D4A">
              <w:rPr>
                <w:rFonts w:ascii="Arial" w:hAnsi="Arial" w:cs="Arial"/>
                <w:b/>
                <w:sz w:val="18"/>
                <w:szCs w:val="18"/>
              </w:rPr>
              <w:t>Subgroup</w:t>
            </w:r>
          </w:p>
        </w:tc>
        <w:tc>
          <w:tcPr>
            <w:tcW w:w="22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34D4A" w:rsidRPr="00C34D4A" w:rsidRDefault="00C34D4A" w:rsidP="00C34D4A">
            <w:pPr>
              <w:suppressAutoHyphens/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4D4A">
              <w:rPr>
                <w:rFonts w:ascii="Arial" w:hAnsi="Arial" w:cs="Arial"/>
                <w:b/>
                <w:sz w:val="18"/>
                <w:szCs w:val="18"/>
              </w:rPr>
              <w:t>FAS (N=63)</w:t>
            </w:r>
          </w:p>
        </w:tc>
        <w:tc>
          <w:tcPr>
            <w:tcW w:w="22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34D4A" w:rsidRPr="00C34D4A" w:rsidRDefault="00C34D4A" w:rsidP="00C34D4A">
            <w:pPr>
              <w:suppressAutoHyphens/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4D4A">
              <w:rPr>
                <w:rFonts w:ascii="Arial" w:hAnsi="Arial" w:cs="Arial"/>
                <w:b/>
                <w:sz w:val="18"/>
                <w:szCs w:val="18"/>
              </w:rPr>
              <w:t>PP (N=49)</w:t>
            </w:r>
          </w:p>
        </w:tc>
      </w:tr>
      <w:tr w:rsidR="00C34D4A" w:rsidRPr="00C34D4A" w:rsidTr="00EA1F22">
        <w:tc>
          <w:tcPr>
            <w:tcW w:w="1668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sz w:val="18"/>
                <w:szCs w:val="18"/>
              </w:rPr>
            </w:pPr>
            <w:r w:rsidRPr="00C34D4A">
              <w:rPr>
                <w:rFonts w:ascii="Arial" w:hAnsi="Arial" w:cs="Arial"/>
                <w:i/>
                <w:sz w:val="18"/>
                <w:szCs w:val="18"/>
              </w:rPr>
              <w:t>Age</w:t>
            </w:r>
          </w:p>
        </w:tc>
        <w:tc>
          <w:tcPr>
            <w:tcW w:w="2795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&lt;65 years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31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23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PR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2 (  6.5%)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2 (  8.7%)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Overall Response (CR+PR)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2 (  6.5%)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2 (  8.7%)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14 ( 45.2%)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11 ( 47.8%)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13 ( 41.9%)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10 ( 43.5%)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Missing / not done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2 (  6.5%)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Age ≥65 years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32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26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PR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3 (  9.4%)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2 (  7.7%)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Overall Response (CR+PR)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3 (  9.4%)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2 (  7.7%)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19 ( 59.4%)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16 ( 61.5%)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8 ( 25.0%)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6 ( 23.1%)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3.1%)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3.8%)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Missing / not done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3.1%)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3.8%)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sz w:val="18"/>
                <w:szCs w:val="18"/>
              </w:rPr>
            </w:pPr>
            <w:r w:rsidRPr="00C34D4A">
              <w:rPr>
                <w:rFonts w:ascii="Arial" w:hAnsi="Arial" w:cs="Arial"/>
                <w:i/>
                <w:sz w:val="18"/>
                <w:szCs w:val="18"/>
              </w:rPr>
              <w:t>Gender</w:t>
            </w:r>
          </w:p>
        </w:tc>
        <w:tc>
          <w:tcPr>
            <w:tcW w:w="2795" w:type="dxa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15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9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PR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6.7%)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( 11.1%)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Overall Response (CR+PR)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1 (  6.7%)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1 ( 11.1%)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8 ( 53.3%)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5 ( 55.6%)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4 ( 26.7%)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3 ( 33.3%)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Missing / not done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2 ( 13.3%)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48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40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PR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4 (  8.3%)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3 (  7.5%)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Overall Response (CR+PR)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4 (  8.3%)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3 (  7.5%)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25 ( 52.1%)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22 ( 55.0%)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17 ( 35.4%)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13 ( 32.5%)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2.1%)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2.5%)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Missing / not done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2.1%)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2.5%)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i/>
                <w:sz w:val="18"/>
                <w:szCs w:val="18"/>
              </w:rPr>
            </w:pPr>
            <w:r w:rsidRPr="00C34D4A">
              <w:rPr>
                <w:rFonts w:ascii="Arial" w:hAnsi="Arial" w:cs="Arial"/>
                <w:i/>
                <w:sz w:val="18"/>
                <w:szCs w:val="18"/>
              </w:rPr>
              <w:t>BMI at screening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≤25kg/m²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22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16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PR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4.5%)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6.3%)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Overall Response (CR+PR)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1 (  4.5%)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1 (  6.3%)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8 ( 36.4%)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6 ( 37.5%)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10 ( 45.5%)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8 ( 50.0%)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Missing / not done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3 ( 13.6%)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6.3%)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BMI &gt;25kg/m²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41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33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PR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4 (  9.8%)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3 (  9.1%)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Overall Response (CR+PR)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4 (  9.8%)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3 (  9.1%)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25 ( 61.0%)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21 ( 63.6%)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11 ( 26.8%)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8 ( 24.2%)</w:t>
            </w:r>
          </w:p>
        </w:tc>
      </w:tr>
      <w:tr w:rsidR="00C34D4A" w:rsidRPr="00C34D4A" w:rsidTr="00EA1F22">
        <w:tc>
          <w:tcPr>
            <w:tcW w:w="1668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2.4%)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3.0%)</w:t>
            </w:r>
          </w:p>
        </w:tc>
      </w:tr>
      <w:tr w:rsidR="00C34D4A" w:rsidRPr="00C34D4A" w:rsidTr="00EA1F22">
        <w:tc>
          <w:tcPr>
            <w:tcW w:w="4463" w:type="dxa"/>
            <w:gridSpan w:val="2"/>
          </w:tcPr>
          <w:p w:rsidR="00C34D4A" w:rsidRPr="00C34D4A" w:rsidRDefault="00C34D4A" w:rsidP="00C34D4A">
            <w:pPr>
              <w:suppressAutoHyphens/>
              <w:spacing w:before="240"/>
              <w:rPr>
                <w:rFonts w:ascii="Arial" w:hAnsi="Arial" w:cs="Arial"/>
                <w:i/>
                <w:sz w:val="18"/>
                <w:szCs w:val="18"/>
              </w:rPr>
            </w:pPr>
            <w:r w:rsidRPr="00C34D4A">
              <w:rPr>
                <w:rFonts w:ascii="Arial" w:hAnsi="Arial" w:cs="Arial"/>
                <w:i/>
                <w:sz w:val="18"/>
                <w:szCs w:val="18"/>
              </w:rPr>
              <w:t>ECOG performance status at screening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</w:tcPr>
          <w:p w:rsidR="00C34D4A" w:rsidRPr="00C34D4A" w:rsidRDefault="00C34D4A" w:rsidP="00C34D4A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ECOG Score 0</w:t>
            </w: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36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30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PR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5 ( 13.9%)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4 ( 13.3%)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Overall Response (CR+PR)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5 ( 13.9%)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4 ( 13.3%)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15 ( 41.7%)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14 ( 46.7%)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13 ( 36.1%)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10 ( 33.3%)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2.8%)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3.3%)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Missing / not done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2 (  5.6%)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3.3%)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ECOG ≥1</w:t>
            </w: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Total (N)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27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19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18 ( 66.7%)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13 ( 68.4%)</w:t>
            </w:r>
          </w:p>
        </w:tc>
      </w:tr>
      <w:tr w:rsidR="00C34D4A" w:rsidRPr="00C34D4A" w:rsidTr="00EA1F22">
        <w:tc>
          <w:tcPr>
            <w:tcW w:w="1668" w:type="dxa"/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PD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8 ( 29.6%)</w:t>
            </w:r>
          </w:p>
        </w:tc>
        <w:tc>
          <w:tcPr>
            <w:tcW w:w="2232" w:type="dxa"/>
          </w:tcPr>
          <w:p w:rsidR="00C34D4A" w:rsidRPr="00C34D4A" w:rsidRDefault="00C34D4A" w:rsidP="00C34D4A">
            <w:pPr>
              <w:keepNext/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6 ( 31.6%)</w:t>
            </w:r>
          </w:p>
        </w:tc>
      </w:tr>
      <w:tr w:rsidR="00C34D4A" w:rsidRPr="00C34D4A" w:rsidTr="00EA1F22">
        <w:tc>
          <w:tcPr>
            <w:tcW w:w="1668" w:type="dxa"/>
            <w:tcBorders>
              <w:bottom w:val="single" w:sz="12" w:space="0" w:color="auto"/>
            </w:tcBorders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5" w:type="dxa"/>
            <w:tcBorders>
              <w:bottom w:val="single" w:sz="12" w:space="0" w:color="auto"/>
            </w:tcBorders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>Missing / not done</w:t>
            </w:r>
          </w:p>
        </w:tc>
        <w:tc>
          <w:tcPr>
            <w:tcW w:w="2232" w:type="dxa"/>
            <w:tcBorders>
              <w:bottom w:val="single" w:sz="12" w:space="0" w:color="auto"/>
            </w:tcBorders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D4A">
              <w:rPr>
                <w:rFonts w:ascii="Arial" w:hAnsi="Arial" w:cs="Arial"/>
                <w:color w:val="000000"/>
                <w:sz w:val="18"/>
                <w:szCs w:val="18"/>
              </w:rPr>
              <w:t xml:space="preserve"> 1 (  3.7%)</w:t>
            </w:r>
          </w:p>
        </w:tc>
        <w:tc>
          <w:tcPr>
            <w:tcW w:w="2232" w:type="dxa"/>
            <w:tcBorders>
              <w:bottom w:val="single" w:sz="12" w:space="0" w:color="auto"/>
            </w:tcBorders>
          </w:tcPr>
          <w:p w:rsidR="00C34D4A" w:rsidRPr="00C34D4A" w:rsidRDefault="00C34D4A" w:rsidP="00C34D4A">
            <w:pPr>
              <w:suppressAutoHyphens/>
              <w:adjustRightInd w:val="0"/>
              <w:spacing w:before="58" w:after="58" w:line="207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34D4A" w:rsidRPr="004647EC" w:rsidRDefault="00C34D4A" w:rsidP="001421DA">
      <w:pPr>
        <w:spacing w:after="113" w:line="288" w:lineRule="auto"/>
        <w:rPr>
          <w:rFonts w:ascii="Arial" w:hAnsi="Arial" w:cs="Arial"/>
        </w:rPr>
      </w:pPr>
    </w:p>
    <w:sectPr w:rsidR="00C34D4A" w:rsidRPr="004647E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D4A"/>
    <w:rsid w:val="000A4C6A"/>
    <w:rsid w:val="001421DA"/>
    <w:rsid w:val="004647EC"/>
    <w:rsid w:val="00C3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34D4A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34D4A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F3D63D07.dotm</Template>
  <TotalTime>0</TotalTime>
  <Pages>2</Pages>
  <Words>273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benzrued</dc:creator>
  <cp:lastModifiedBy>benzrued</cp:lastModifiedBy>
  <cp:revision>1</cp:revision>
  <dcterms:created xsi:type="dcterms:W3CDTF">2018-06-26T12:52:00Z</dcterms:created>
  <dcterms:modified xsi:type="dcterms:W3CDTF">2018-06-26T12:54:00Z</dcterms:modified>
</cp:coreProperties>
</file>